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0C17C" w14:textId="77777777" w:rsidR="009B4084" w:rsidRDefault="009B4084" w:rsidP="009B40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Philip SHIPMAN</w:t>
      </w:r>
      <w:r>
        <w:rPr>
          <w:rFonts w:ascii="Times New Roman" w:hAnsi="Times New Roman" w:cs="Times New Roman"/>
        </w:rPr>
        <w:t xml:space="preserve">       (fl.1484)</w:t>
      </w:r>
    </w:p>
    <w:p w14:paraId="294B7D94" w14:textId="77777777" w:rsidR="009B4084" w:rsidRDefault="009B4084" w:rsidP="009B40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Bridgnorth, Shropshire. Husbandman.</w:t>
      </w:r>
    </w:p>
    <w:p w14:paraId="501D4DD6" w14:textId="77777777" w:rsidR="009B4084" w:rsidRDefault="009B4084" w:rsidP="009B4084">
      <w:pPr>
        <w:rPr>
          <w:rFonts w:ascii="Times New Roman" w:hAnsi="Times New Roman" w:cs="Times New Roman"/>
        </w:rPr>
      </w:pPr>
    </w:p>
    <w:p w14:paraId="0F3FF7FE" w14:textId="77777777" w:rsidR="009B4084" w:rsidRDefault="009B4084" w:rsidP="009B4084">
      <w:pPr>
        <w:rPr>
          <w:rFonts w:ascii="Times New Roman" w:hAnsi="Times New Roman" w:cs="Times New Roman"/>
        </w:rPr>
      </w:pPr>
    </w:p>
    <w:p w14:paraId="2419784F" w14:textId="77777777" w:rsidR="009B4084" w:rsidRDefault="009B4084" w:rsidP="009B40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Walter Smyth(q.v.) brought a plaint of trespass against him.</w:t>
      </w:r>
    </w:p>
    <w:p w14:paraId="0029288C" w14:textId="77777777" w:rsidR="009B4084" w:rsidRDefault="009B4084" w:rsidP="009B40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6053F07" w14:textId="77777777" w:rsidR="009B4084" w:rsidRDefault="009B4084" w:rsidP="009B4084">
      <w:pPr>
        <w:rPr>
          <w:rFonts w:ascii="Times New Roman" w:hAnsi="Times New Roman" w:cs="Times New Roman"/>
        </w:rPr>
      </w:pPr>
    </w:p>
    <w:p w14:paraId="524FC3EA" w14:textId="77777777" w:rsidR="009B4084" w:rsidRDefault="009B4084" w:rsidP="009B4084">
      <w:pPr>
        <w:rPr>
          <w:rFonts w:ascii="Times New Roman" w:hAnsi="Times New Roman" w:cs="Times New Roman"/>
        </w:rPr>
      </w:pPr>
    </w:p>
    <w:p w14:paraId="591BBE19" w14:textId="77777777" w:rsidR="009B4084" w:rsidRDefault="009B4084" w:rsidP="009B40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January 2019</w:t>
      </w:r>
    </w:p>
    <w:p w14:paraId="4E8773D0" w14:textId="77777777" w:rsidR="006B2F86" w:rsidRPr="00E71FC3" w:rsidRDefault="009B40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8F50A" w14:textId="77777777" w:rsidR="009B4084" w:rsidRDefault="009B4084" w:rsidP="00E71FC3">
      <w:r>
        <w:separator/>
      </w:r>
    </w:p>
  </w:endnote>
  <w:endnote w:type="continuationSeparator" w:id="0">
    <w:p w14:paraId="1EEBEB10" w14:textId="77777777" w:rsidR="009B4084" w:rsidRDefault="009B408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5F7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2CAD4" w14:textId="77777777" w:rsidR="009B4084" w:rsidRDefault="009B4084" w:rsidP="00E71FC3">
      <w:r>
        <w:separator/>
      </w:r>
    </w:p>
  </w:footnote>
  <w:footnote w:type="continuationSeparator" w:id="0">
    <w:p w14:paraId="4DF1650A" w14:textId="77777777" w:rsidR="009B4084" w:rsidRDefault="009B408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084"/>
    <w:rsid w:val="001A7C09"/>
    <w:rsid w:val="00577BD5"/>
    <w:rsid w:val="00656CBA"/>
    <w:rsid w:val="006A1F77"/>
    <w:rsid w:val="00733BE7"/>
    <w:rsid w:val="009B408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ADB53"/>
  <w15:chartTrackingRefBased/>
  <w15:docId w15:val="{B7DABCCD-7EFC-4DCF-ACBE-F099B19C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408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B40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2019-01-16T22:16:00Z</dcterms:created>
  <dcterms:modified xsi:type="dcterms:W3CDTF">2019-01-16T22:16:00Z</dcterms:modified>
</cp:coreProperties>
</file>